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C093C" w14:textId="77777777" w:rsidR="00400112" w:rsidRDefault="00400112" w:rsidP="00400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CLOPTON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89AF560" w14:textId="77777777" w:rsidR="00400112" w:rsidRDefault="00400112" w:rsidP="00400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C42EA7" w14:textId="77777777" w:rsidR="00400112" w:rsidRDefault="00400112" w:rsidP="00400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3EA126" w14:textId="77777777" w:rsidR="00400112" w:rsidRDefault="00400112" w:rsidP="00400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released and </w:t>
      </w:r>
      <w:proofErr w:type="gramStart"/>
      <w:r>
        <w:rPr>
          <w:rFonts w:ascii="Times New Roman" w:hAnsi="Times New Roman" w:cs="Times New Roman"/>
          <w:sz w:val="24"/>
          <w:szCs w:val="24"/>
        </w:rPr>
        <w:t>quitclaimed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F889" w14:textId="77777777" w:rsidR="00400112" w:rsidRDefault="00400112" w:rsidP="00400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manor of Oulton, Suffolk, and the advowson of Oulton Church.</w:t>
      </w:r>
    </w:p>
    <w:p w14:paraId="4C236F6B" w14:textId="77777777" w:rsidR="00400112" w:rsidRDefault="00400112" w:rsidP="00400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pp.62-3)</w:t>
      </w:r>
    </w:p>
    <w:p w14:paraId="067638F0" w14:textId="77777777" w:rsidR="00400112" w:rsidRDefault="00400112" w:rsidP="00400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2F33B" w14:textId="77777777" w:rsidR="00400112" w:rsidRDefault="00400112" w:rsidP="00400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E9E012" w14:textId="77777777" w:rsidR="00400112" w:rsidRPr="00DF4C15" w:rsidRDefault="00400112" w:rsidP="00400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7A3E96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8EB1D" w14:textId="77777777" w:rsidR="00400112" w:rsidRDefault="00400112" w:rsidP="009139A6">
      <w:r>
        <w:separator/>
      </w:r>
    </w:p>
  </w:endnote>
  <w:endnote w:type="continuationSeparator" w:id="0">
    <w:p w14:paraId="49D98EAA" w14:textId="77777777" w:rsidR="00400112" w:rsidRDefault="004001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959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A37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EE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E045A" w14:textId="77777777" w:rsidR="00400112" w:rsidRDefault="00400112" w:rsidP="009139A6">
      <w:r>
        <w:separator/>
      </w:r>
    </w:p>
  </w:footnote>
  <w:footnote w:type="continuationSeparator" w:id="0">
    <w:p w14:paraId="59D01ADA" w14:textId="77777777" w:rsidR="00400112" w:rsidRDefault="004001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8D0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733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E15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112"/>
    <w:rsid w:val="000666E0"/>
    <w:rsid w:val="002510B7"/>
    <w:rsid w:val="0040011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547CE"/>
  <w15:chartTrackingRefBased/>
  <w15:docId w15:val="{51EA41D7-B384-4ACB-9DE6-BA751AF0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2021-04-06T15:33:00Z</dcterms:created>
  <dcterms:modified xsi:type="dcterms:W3CDTF">2021-04-06T15:33:00Z</dcterms:modified>
</cp:coreProperties>
</file>